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DF5554" w:rsidP="00193115">
            <w:pPr>
              <w:rPr>
                <w:rFonts w:ascii="Calibri" w:hAnsi="Calibri"/>
                <w:sz w:val="22"/>
              </w:rPr>
            </w:pPr>
            <w:r>
              <w:rPr>
                <w:rFonts w:ascii="Calibri" w:hAnsi="Calibri"/>
                <w:sz w:val="22"/>
              </w:rPr>
              <w:t>DCP 255</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DF5554" w:rsidP="00193115">
            <w:pPr>
              <w:rPr>
                <w:rFonts w:ascii="Calibri" w:hAnsi="Calibri"/>
                <w:sz w:val="22"/>
              </w:rPr>
            </w:pPr>
            <w:r w:rsidRPr="00DF5554">
              <w:rPr>
                <w:rFonts w:ascii="Calibri" w:hAnsi="Calibri"/>
                <w:sz w:val="22"/>
              </w:rPr>
              <w:t>Changes to Electricity (Conne</w:t>
            </w:r>
            <w:r>
              <w:rPr>
                <w:rFonts w:ascii="Calibri" w:hAnsi="Calibri"/>
                <w:sz w:val="22"/>
              </w:rPr>
              <w:t>ction Charges) Regulations 2002</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DF5554" w:rsidP="00193115">
            <w:pPr>
              <w:rPr>
                <w:rFonts w:ascii="Calibri" w:hAnsi="Calibri"/>
                <w:sz w:val="22"/>
              </w:rPr>
            </w:pPr>
            <w:r w:rsidRPr="00DF5554">
              <w:rPr>
                <w:rFonts w:eastAsia="Times New Roman" w:cs="Times New Roman"/>
                <w:szCs w:val="20"/>
              </w:rPr>
              <w:t>DNOs, IDNOs, Distributed Generation</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F5554" w:rsidP="00193115">
            <w:pPr>
              <w:rPr>
                <w:rFonts w:ascii="Calibri" w:hAnsi="Calibri"/>
                <w:sz w:val="22"/>
              </w:rPr>
            </w:pPr>
            <w:r>
              <w:rPr>
                <w:rFonts w:ascii="Calibri" w:hAnsi="Calibri"/>
                <w:sz w:val="22"/>
              </w:rPr>
              <w:t>Part 2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DF5554" w:rsidP="00697019">
            <w:pPr>
              <w:rPr>
                <w:rFonts w:ascii="Calibri" w:hAnsi="Calibri"/>
                <w:sz w:val="22"/>
              </w:rPr>
            </w:pPr>
            <w:r>
              <w:rPr>
                <w:rFonts w:ascii="Calibri" w:hAnsi="Calibri"/>
                <w:sz w:val="22"/>
              </w:rPr>
              <w:t>06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FD1904" w:rsidP="00FD1904">
            <w:pPr>
              <w:rPr>
                <w:rFonts w:ascii="Calibri" w:hAnsi="Calibri"/>
                <w:sz w:val="22"/>
              </w:rPr>
            </w:pPr>
            <w:r>
              <w:rPr>
                <w:rFonts w:ascii="Calibri" w:hAnsi="Calibri"/>
                <w:sz w:val="22"/>
              </w:rPr>
              <w:t>11 March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9A0A0269DEE43EBBBEA30A6CCB0396F"/>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11FCAEF371BB435CAB5C216DB0F46EF4"/>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236812244BE543D394995415B5DD3F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5CAEFB0D980A411391AAA307B3C4AC0B"/>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55AA2815539E46D886E16861641B99D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F0F16078B24945A8857379DB9AAACE4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822B3864512A4C94B5B53F1B15F22BC1"/>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752E03430EE347EDA986C6DD99957984"/>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6EA8CD1842004047B1ABE9C7CEC96EC6"/>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AFCDFBAADDA74DD0836D2BED61F6DB6C"/>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7A97A62248BA4013952C776893BCD584"/>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78D68281EA94408FB5E02DAEB682AFCE"/>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554" w:rsidRDefault="00DF5554" w:rsidP="00FD00A2">
      <w:r>
        <w:separator/>
      </w:r>
    </w:p>
  </w:endnote>
  <w:endnote w:type="continuationSeparator" w:id="0">
    <w:p w:rsidR="00DF5554" w:rsidRDefault="00DF5554"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904" w:rsidRDefault="00FD19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FD1904">
    <w:pPr>
      <w:pStyle w:val="Footer"/>
      <w:rPr>
        <w:rFonts w:ascii="Calibri" w:hAnsi="Calibri"/>
      </w:rPr>
    </w:pPr>
    <w:r>
      <w:rPr>
        <w:rFonts w:ascii="Calibri" w:hAnsi="Calibri"/>
      </w:rPr>
      <w:t>19</w:t>
    </w:r>
    <w:bookmarkStart w:id="0" w:name="_GoBack"/>
    <w:bookmarkEnd w:id="0"/>
    <w:r w:rsidR="00DF5554">
      <w:rPr>
        <w:rFonts w:ascii="Calibri" w:hAnsi="Calibri"/>
      </w:rPr>
      <w:t xml:space="preserve"> February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DF5554">
      <w:rPr>
        <w:rFonts w:ascii="Calibri" w:hAnsi="Calibri"/>
      </w:rPr>
      <w:t>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904" w:rsidRDefault="00FD1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554" w:rsidRDefault="00DF5554" w:rsidP="00FD00A2">
      <w:r>
        <w:separator/>
      </w:r>
    </w:p>
  </w:footnote>
  <w:footnote w:type="continuationSeparator" w:id="0">
    <w:p w:rsidR="00DF5554" w:rsidRDefault="00DF5554"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904" w:rsidRDefault="00FD19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DF5554">
      <w:rPr>
        <w:rFonts w:ascii="Calibri" w:hAnsi="Calibri"/>
      </w:rPr>
      <w:t>255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904" w:rsidRDefault="00FD19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554"/>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DF5554"/>
    <w:rsid w:val="00EE2CEA"/>
    <w:rsid w:val="00EF062E"/>
    <w:rsid w:val="00FD00A2"/>
    <w:rsid w:val="00FD1904"/>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9A0A0269DEE43EBBBEA30A6CCB0396F"/>
        <w:category>
          <w:name w:val="General"/>
          <w:gallery w:val="placeholder"/>
        </w:category>
        <w:types>
          <w:type w:val="bbPlcHdr"/>
        </w:types>
        <w:behaviors>
          <w:behavior w:val="content"/>
        </w:behaviors>
        <w:guid w:val="{BA39E3CA-5ABA-47D8-B341-640B95DC4850}"/>
      </w:docPartPr>
      <w:docPartBody>
        <w:p w:rsidR="00767DDD" w:rsidRDefault="00767DDD">
          <w:pPr>
            <w:pStyle w:val="A9A0A0269DEE43EBBBEA30A6CCB0396F"/>
          </w:pPr>
          <w:r w:rsidRPr="005D19FB">
            <w:rPr>
              <w:rStyle w:val="PlaceholderText"/>
            </w:rPr>
            <w:t>Click here to enter text.</w:t>
          </w:r>
        </w:p>
      </w:docPartBody>
    </w:docPart>
    <w:docPart>
      <w:docPartPr>
        <w:name w:val="11FCAEF371BB435CAB5C216DB0F46EF4"/>
        <w:category>
          <w:name w:val="General"/>
          <w:gallery w:val="placeholder"/>
        </w:category>
        <w:types>
          <w:type w:val="bbPlcHdr"/>
        </w:types>
        <w:behaviors>
          <w:behavior w:val="content"/>
        </w:behaviors>
        <w:guid w:val="{14A7ED56-5175-4C02-B65C-5B3EC136AF72}"/>
      </w:docPartPr>
      <w:docPartBody>
        <w:p w:rsidR="00767DDD" w:rsidRDefault="00767DDD">
          <w:pPr>
            <w:pStyle w:val="11FCAEF371BB435CAB5C216DB0F46EF4"/>
          </w:pPr>
          <w:r w:rsidRPr="005D19FB">
            <w:rPr>
              <w:rStyle w:val="PlaceholderText"/>
            </w:rPr>
            <w:t>Choose an item.</w:t>
          </w:r>
        </w:p>
      </w:docPartBody>
    </w:docPart>
    <w:docPart>
      <w:docPartPr>
        <w:name w:val="236812244BE543D394995415B5DD3FEB"/>
        <w:category>
          <w:name w:val="General"/>
          <w:gallery w:val="placeholder"/>
        </w:category>
        <w:types>
          <w:type w:val="bbPlcHdr"/>
        </w:types>
        <w:behaviors>
          <w:behavior w:val="content"/>
        </w:behaviors>
        <w:guid w:val="{6FC1C0AC-CAEA-4FF4-9BD7-C4BD3470562E}"/>
      </w:docPartPr>
      <w:docPartBody>
        <w:p w:rsidR="00767DDD" w:rsidRDefault="00767DDD">
          <w:pPr>
            <w:pStyle w:val="236812244BE543D394995415B5DD3FEB"/>
          </w:pPr>
          <w:r w:rsidRPr="005D19FB">
            <w:rPr>
              <w:rStyle w:val="PlaceholderText"/>
            </w:rPr>
            <w:t>Click here to enter text.</w:t>
          </w:r>
        </w:p>
      </w:docPartBody>
    </w:docPart>
    <w:docPart>
      <w:docPartPr>
        <w:name w:val="5CAEFB0D980A411391AAA307B3C4AC0B"/>
        <w:category>
          <w:name w:val="General"/>
          <w:gallery w:val="placeholder"/>
        </w:category>
        <w:types>
          <w:type w:val="bbPlcHdr"/>
        </w:types>
        <w:behaviors>
          <w:behavior w:val="content"/>
        </w:behaviors>
        <w:guid w:val="{9BBAA96B-1B70-41C1-AD17-EB0027EFB051}"/>
      </w:docPartPr>
      <w:docPartBody>
        <w:p w:rsidR="00767DDD" w:rsidRDefault="00767DDD">
          <w:pPr>
            <w:pStyle w:val="5CAEFB0D980A411391AAA307B3C4AC0B"/>
          </w:pPr>
          <w:r w:rsidRPr="005D19FB">
            <w:rPr>
              <w:rStyle w:val="PlaceholderText"/>
            </w:rPr>
            <w:t>Click here to enter text.</w:t>
          </w:r>
        </w:p>
      </w:docPartBody>
    </w:docPart>
    <w:docPart>
      <w:docPartPr>
        <w:name w:val="55AA2815539E46D886E16861641B99DC"/>
        <w:category>
          <w:name w:val="General"/>
          <w:gallery w:val="placeholder"/>
        </w:category>
        <w:types>
          <w:type w:val="bbPlcHdr"/>
        </w:types>
        <w:behaviors>
          <w:behavior w:val="content"/>
        </w:behaviors>
        <w:guid w:val="{1A8CCC7B-4AAF-4CB9-865F-C5BAA34D8374}"/>
      </w:docPartPr>
      <w:docPartBody>
        <w:p w:rsidR="00767DDD" w:rsidRDefault="00767DDD">
          <w:pPr>
            <w:pStyle w:val="55AA2815539E46D886E16861641B99DC"/>
          </w:pPr>
          <w:r w:rsidRPr="005D19FB">
            <w:rPr>
              <w:rStyle w:val="PlaceholderText"/>
            </w:rPr>
            <w:t>Click here to enter text.</w:t>
          </w:r>
        </w:p>
      </w:docPartBody>
    </w:docPart>
    <w:docPart>
      <w:docPartPr>
        <w:name w:val="F0F16078B24945A8857379DB9AAACE44"/>
        <w:category>
          <w:name w:val="General"/>
          <w:gallery w:val="placeholder"/>
        </w:category>
        <w:types>
          <w:type w:val="bbPlcHdr"/>
        </w:types>
        <w:behaviors>
          <w:behavior w:val="content"/>
        </w:behaviors>
        <w:guid w:val="{9CDACB07-E2D0-4BA8-8E44-1E2A71BE2CB0}"/>
      </w:docPartPr>
      <w:docPartBody>
        <w:p w:rsidR="00767DDD" w:rsidRDefault="00767DDD">
          <w:pPr>
            <w:pStyle w:val="F0F16078B24945A8857379DB9AAACE44"/>
          </w:pPr>
          <w:r w:rsidRPr="005D19FB">
            <w:rPr>
              <w:rStyle w:val="PlaceholderText"/>
            </w:rPr>
            <w:t>Click here to enter text.</w:t>
          </w:r>
        </w:p>
      </w:docPartBody>
    </w:docPart>
    <w:docPart>
      <w:docPartPr>
        <w:name w:val="822B3864512A4C94B5B53F1B15F22BC1"/>
        <w:category>
          <w:name w:val="General"/>
          <w:gallery w:val="placeholder"/>
        </w:category>
        <w:types>
          <w:type w:val="bbPlcHdr"/>
        </w:types>
        <w:behaviors>
          <w:behavior w:val="content"/>
        </w:behaviors>
        <w:guid w:val="{48724A9F-F92E-4888-BB00-09AEAA0A5CF0}"/>
      </w:docPartPr>
      <w:docPartBody>
        <w:p w:rsidR="00767DDD" w:rsidRDefault="00767DDD">
          <w:pPr>
            <w:pStyle w:val="822B3864512A4C94B5B53F1B15F22BC1"/>
          </w:pPr>
          <w:r w:rsidRPr="005D19FB">
            <w:rPr>
              <w:rStyle w:val="PlaceholderText"/>
            </w:rPr>
            <w:t>Click here to enter text.</w:t>
          </w:r>
        </w:p>
      </w:docPartBody>
    </w:docPart>
    <w:docPart>
      <w:docPartPr>
        <w:name w:val="752E03430EE347EDA986C6DD99957984"/>
        <w:category>
          <w:name w:val="General"/>
          <w:gallery w:val="placeholder"/>
        </w:category>
        <w:types>
          <w:type w:val="bbPlcHdr"/>
        </w:types>
        <w:behaviors>
          <w:behavior w:val="content"/>
        </w:behaviors>
        <w:guid w:val="{6F6DB203-7B3D-4C2E-AEDB-D30C2DCAB966}"/>
      </w:docPartPr>
      <w:docPartBody>
        <w:p w:rsidR="00767DDD" w:rsidRDefault="00767DDD">
          <w:pPr>
            <w:pStyle w:val="752E03430EE347EDA986C6DD99957984"/>
          </w:pPr>
          <w:r w:rsidRPr="005D19FB">
            <w:rPr>
              <w:rStyle w:val="PlaceholderText"/>
            </w:rPr>
            <w:t>Click here to enter text.</w:t>
          </w:r>
        </w:p>
      </w:docPartBody>
    </w:docPart>
    <w:docPart>
      <w:docPartPr>
        <w:name w:val="6EA8CD1842004047B1ABE9C7CEC96EC6"/>
        <w:category>
          <w:name w:val="General"/>
          <w:gallery w:val="placeholder"/>
        </w:category>
        <w:types>
          <w:type w:val="bbPlcHdr"/>
        </w:types>
        <w:behaviors>
          <w:behavior w:val="content"/>
        </w:behaviors>
        <w:guid w:val="{FD2FA466-740D-4CD5-A0C7-EDEEFC8D7C38}"/>
      </w:docPartPr>
      <w:docPartBody>
        <w:p w:rsidR="00767DDD" w:rsidRDefault="00767DDD">
          <w:pPr>
            <w:pStyle w:val="6EA8CD1842004047B1ABE9C7CEC96EC6"/>
          </w:pPr>
          <w:r w:rsidRPr="005D19FB">
            <w:rPr>
              <w:rStyle w:val="PlaceholderText"/>
            </w:rPr>
            <w:t>Choose an item.</w:t>
          </w:r>
        </w:p>
      </w:docPartBody>
    </w:docPart>
    <w:docPart>
      <w:docPartPr>
        <w:name w:val="AFCDFBAADDA74DD0836D2BED61F6DB6C"/>
        <w:category>
          <w:name w:val="General"/>
          <w:gallery w:val="placeholder"/>
        </w:category>
        <w:types>
          <w:type w:val="bbPlcHdr"/>
        </w:types>
        <w:behaviors>
          <w:behavior w:val="content"/>
        </w:behaviors>
        <w:guid w:val="{75B31862-C9B4-47A3-8DE5-B351DD876161}"/>
      </w:docPartPr>
      <w:docPartBody>
        <w:p w:rsidR="00767DDD" w:rsidRDefault="00767DDD">
          <w:pPr>
            <w:pStyle w:val="AFCDFBAADDA74DD0836D2BED61F6DB6C"/>
          </w:pPr>
          <w:r w:rsidRPr="005D19FB">
            <w:rPr>
              <w:rStyle w:val="PlaceholderText"/>
            </w:rPr>
            <w:t>Choose an item.</w:t>
          </w:r>
        </w:p>
      </w:docPartBody>
    </w:docPart>
    <w:docPart>
      <w:docPartPr>
        <w:name w:val="7A97A62248BA4013952C776893BCD584"/>
        <w:category>
          <w:name w:val="General"/>
          <w:gallery w:val="placeholder"/>
        </w:category>
        <w:types>
          <w:type w:val="bbPlcHdr"/>
        </w:types>
        <w:behaviors>
          <w:behavior w:val="content"/>
        </w:behaviors>
        <w:guid w:val="{8D28CE09-BACD-4B94-A085-DCB2111042D8}"/>
      </w:docPartPr>
      <w:docPartBody>
        <w:p w:rsidR="00767DDD" w:rsidRDefault="00767DDD">
          <w:pPr>
            <w:pStyle w:val="7A97A62248BA4013952C776893BCD584"/>
          </w:pPr>
          <w:r w:rsidRPr="005D19FB">
            <w:rPr>
              <w:rStyle w:val="PlaceholderText"/>
            </w:rPr>
            <w:t>Click here to enter text.</w:t>
          </w:r>
        </w:p>
      </w:docPartBody>
    </w:docPart>
    <w:docPart>
      <w:docPartPr>
        <w:name w:val="78D68281EA94408FB5E02DAEB682AFCE"/>
        <w:category>
          <w:name w:val="General"/>
          <w:gallery w:val="placeholder"/>
        </w:category>
        <w:types>
          <w:type w:val="bbPlcHdr"/>
        </w:types>
        <w:behaviors>
          <w:behavior w:val="content"/>
        </w:behaviors>
        <w:guid w:val="{BF2920F9-D563-407A-BF58-40853F5C60FA}"/>
      </w:docPartPr>
      <w:docPartBody>
        <w:p w:rsidR="00767DDD" w:rsidRDefault="00767DDD">
          <w:pPr>
            <w:pStyle w:val="78D68281EA94408FB5E02DAEB682AFCE"/>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DDD"/>
    <w:rsid w:val="00767D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9A0A0269DEE43EBBBEA30A6CCB0396F">
    <w:name w:val="A9A0A0269DEE43EBBBEA30A6CCB0396F"/>
  </w:style>
  <w:style w:type="paragraph" w:customStyle="1" w:styleId="11FCAEF371BB435CAB5C216DB0F46EF4">
    <w:name w:val="11FCAEF371BB435CAB5C216DB0F46EF4"/>
  </w:style>
  <w:style w:type="paragraph" w:customStyle="1" w:styleId="236812244BE543D394995415B5DD3FEB">
    <w:name w:val="236812244BE543D394995415B5DD3FEB"/>
  </w:style>
  <w:style w:type="paragraph" w:customStyle="1" w:styleId="5CAEFB0D980A411391AAA307B3C4AC0B">
    <w:name w:val="5CAEFB0D980A411391AAA307B3C4AC0B"/>
  </w:style>
  <w:style w:type="paragraph" w:customStyle="1" w:styleId="55AA2815539E46D886E16861641B99DC">
    <w:name w:val="55AA2815539E46D886E16861641B99DC"/>
  </w:style>
  <w:style w:type="paragraph" w:customStyle="1" w:styleId="F0F16078B24945A8857379DB9AAACE44">
    <w:name w:val="F0F16078B24945A8857379DB9AAACE44"/>
  </w:style>
  <w:style w:type="paragraph" w:customStyle="1" w:styleId="822B3864512A4C94B5B53F1B15F22BC1">
    <w:name w:val="822B3864512A4C94B5B53F1B15F22BC1"/>
  </w:style>
  <w:style w:type="paragraph" w:customStyle="1" w:styleId="752E03430EE347EDA986C6DD99957984">
    <w:name w:val="752E03430EE347EDA986C6DD99957984"/>
  </w:style>
  <w:style w:type="paragraph" w:customStyle="1" w:styleId="6EA8CD1842004047B1ABE9C7CEC96EC6">
    <w:name w:val="6EA8CD1842004047B1ABE9C7CEC96EC6"/>
  </w:style>
  <w:style w:type="paragraph" w:customStyle="1" w:styleId="AFCDFBAADDA74DD0836D2BED61F6DB6C">
    <w:name w:val="AFCDFBAADDA74DD0836D2BED61F6DB6C"/>
  </w:style>
  <w:style w:type="paragraph" w:customStyle="1" w:styleId="7A97A62248BA4013952C776893BCD584">
    <w:name w:val="7A97A62248BA4013952C776893BCD584"/>
  </w:style>
  <w:style w:type="paragraph" w:customStyle="1" w:styleId="78D68281EA94408FB5E02DAEB682AFCE">
    <w:name w:val="78D68281EA94408FB5E02DAEB682AF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9A0A0269DEE43EBBBEA30A6CCB0396F">
    <w:name w:val="A9A0A0269DEE43EBBBEA30A6CCB0396F"/>
  </w:style>
  <w:style w:type="paragraph" w:customStyle="1" w:styleId="11FCAEF371BB435CAB5C216DB0F46EF4">
    <w:name w:val="11FCAEF371BB435CAB5C216DB0F46EF4"/>
  </w:style>
  <w:style w:type="paragraph" w:customStyle="1" w:styleId="236812244BE543D394995415B5DD3FEB">
    <w:name w:val="236812244BE543D394995415B5DD3FEB"/>
  </w:style>
  <w:style w:type="paragraph" w:customStyle="1" w:styleId="5CAEFB0D980A411391AAA307B3C4AC0B">
    <w:name w:val="5CAEFB0D980A411391AAA307B3C4AC0B"/>
  </w:style>
  <w:style w:type="paragraph" w:customStyle="1" w:styleId="55AA2815539E46D886E16861641B99DC">
    <w:name w:val="55AA2815539E46D886E16861641B99DC"/>
  </w:style>
  <w:style w:type="paragraph" w:customStyle="1" w:styleId="F0F16078B24945A8857379DB9AAACE44">
    <w:name w:val="F0F16078B24945A8857379DB9AAACE44"/>
  </w:style>
  <w:style w:type="paragraph" w:customStyle="1" w:styleId="822B3864512A4C94B5B53F1B15F22BC1">
    <w:name w:val="822B3864512A4C94B5B53F1B15F22BC1"/>
  </w:style>
  <w:style w:type="paragraph" w:customStyle="1" w:styleId="752E03430EE347EDA986C6DD99957984">
    <w:name w:val="752E03430EE347EDA986C6DD99957984"/>
  </w:style>
  <w:style w:type="paragraph" w:customStyle="1" w:styleId="6EA8CD1842004047B1ABE9C7CEC96EC6">
    <w:name w:val="6EA8CD1842004047B1ABE9C7CEC96EC6"/>
  </w:style>
  <w:style w:type="paragraph" w:customStyle="1" w:styleId="AFCDFBAADDA74DD0836D2BED61F6DB6C">
    <w:name w:val="AFCDFBAADDA74DD0836D2BED61F6DB6C"/>
  </w:style>
  <w:style w:type="paragraph" w:customStyle="1" w:styleId="7A97A62248BA4013952C776893BCD584">
    <w:name w:val="7A97A62248BA4013952C776893BCD584"/>
  </w:style>
  <w:style w:type="paragraph" w:customStyle="1" w:styleId="78D68281EA94408FB5E02DAEB682AFCE">
    <w:name w:val="78D68281EA94408FB5E02DAEB682AF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8687-4828-4E60-83A1-229096D0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2015-11-25T11:06:00Z</dcterms:created>
  <dcterms:modified xsi:type="dcterms:W3CDTF">2015-12-01T18:30:00Z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